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977A8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662693ED" wp14:editId="7105CD07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A85" w:rsidRP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 xml:space="preserve">            MINISTERUL EDUCATIEI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>SI CERCETARII STIINTIFICE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977A8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977A85" w:rsidRPr="00977A85" w:rsidRDefault="00977A85" w:rsidP="00977A85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COLEGIUL TEHNIC DE TRANSPORT FEROVI</w:t>
      </w:r>
      <w:r w:rsidRPr="00977A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AR     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</w:t>
      </w:r>
      <w:r w:rsidRPr="00977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« ANGHEL SALIGNY » SIMERIA</w:t>
      </w:r>
      <w:r w:rsidRPr="00977A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77A85" w:rsidRPr="00977A85" w:rsidRDefault="00977A85" w:rsidP="00977A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977A85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977A85" w:rsidRPr="00977A85" w:rsidRDefault="00977A85" w:rsidP="00977A8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977A85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7" w:history="1">
        <w:r w:rsidRPr="00977A85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lang w:val="it-IT"/>
          </w:rPr>
          <w:t>colegiulsaligny_simeria@yahoo.com</w:t>
        </w:r>
      </w:hyperlink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</w:t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</w:t>
      </w:r>
      <w:r w:rsidRPr="00977A85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977A85" w:rsidRP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PROPUNERI </w:t>
      </w:r>
    </w:p>
    <w:p w:rsid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de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membri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pentru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comisia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de examen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din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centrul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de examen </w:t>
      </w:r>
      <w:bookmarkStart w:id="0" w:name="_GoBack"/>
      <w:bookmarkEnd w:id="0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</w:p>
    <w:p w:rsidR="00977A85" w:rsidRPr="00977A85" w:rsidRDefault="00977A85" w:rsidP="0097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N</w:t>
      </w: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ivel</w:t>
      </w:r>
      <w:proofErr w:type="spellEnd"/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5</w:t>
      </w: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tbl>
      <w:tblPr>
        <w:tblStyle w:val="Tabelgril"/>
        <w:tblW w:w="10620" w:type="dxa"/>
        <w:tblInd w:w="-612" w:type="dxa"/>
        <w:tblLook w:val="01E0" w:firstRow="1" w:lastRow="1" w:firstColumn="1" w:lastColumn="1" w:noHBand="0" w:noVBand="0"/>
      </w:tblPr>
      <w:tblGrid>
        <w:gridCol w:w="900"/>
        <w:gridCol w:w="2430"/>
        <w:gridCol w:w="1942"/>
        <w:gridCol w:w="2594"/>
        <w:gridCol w:w="2754"/>
      </w:tblGrid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jc w:val="center"/>
              <w:rPr>
                <w:b/>
                <w:i/>
                <w:sz w:val="26"/>
                <w:szCs w:val="26"/>
              </w:rPr>
            </w:pPr>
            <w:r w:rsidRPr="00977A85">
              <w:rPr>
                <w:b/>
                <w:i/>
                <w:sz w:val="26"/>
                <w:szCs w:val="26"/>
              </w:rPr>
              <w:t>Nr.</w:t>
            </w:r>
          </w:p>
          <w:p w:rsidR="00977A85" w:rsidRPr="00977A85" w:rsidRDefault="00977A85" w:rsidP="00977A85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977A85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977A85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977A85" w:rsidRPr="00977A85" w:rsidRDefault="00977A85" w:rsidP="00977A8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Calificarea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977A85" w:rsidRPr="00977A85" w:rsidRDefault="00977A85" w:rsidP="00977A85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  <w:lang w:val="it-IT"/>
              </w:rPr>
              <w:t>Unitatea scolara de provenienta/Societatea</w:t>
            </w:r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Stoica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Valeriu</w:t>
            </w:r>
            <w:proofErr w:type="spellEnd"/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754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  <w:lang w:val="it-IT"/>
              </w:rPr>
              <w:t>Colegiul TTF “Anghel Saligny” Simeria</w:t>
            </w:r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Poenar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Mihai</w:t>
            </w:r>
            <w:proofErr w:type="spellEnd"/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754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r w:rsidRPr="00977A85">
              <w:rPr>
                <w:i/>
                <w:sz w:val="24"/>
                <w:szCs w:val="24"/>
              </w:rPr>
              <w:t xml:space="preserve">SC REVA SA </w:t>
            </w:r>
            <w:proofErr w:type="spellStart"/>
            <w:r w:rsidRPr="00977A85">
              <w:rPr>
                <w:i/>
                <w:sz w:val="24"/>
                <w:szCs w:val="24"/>
              </w:rPr>
              <w:t>Simeria</w:t>
            </w:r>
            <w:proofErr w:type="spellEnd"/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Ing.Teodorescu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Ioan</w:t>
            </w:r>
            <w:proofErr w:type="spellEnd"/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r w:rsidRPr="00977A85">
              <w:rPr>
                <w:i/>
                <w:sz w:val="24"/>
                <w:szCs w:val="24"/>
              </w:rPr>
              <w:t xml:space="preserve">Monitor de </w:t>
            </w:r>
            <w:proofErr w:type="spellStart"/>
            <w:r w:rsidRPr="00977A85">
              <w:rPr>
                <w:i/>
                <w:sz w:val="24"/>
                <w:szCs w:val="24"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</w:rPr>
            </w:pPr>
          </w:p>
        </w:tc>
        <w:tc>
          <w:tcPr>
            <w:tcW w:w="275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Liceul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Tehnologic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“Ovid </w:t>
            </w:r>
            <w:proofErr w:type="spellStart"/>
            <w:r w:rsidRPr="00977A85">
              <w:rPr>
                <w:i/>
                <w:sz w:val="24"/>
                <w:szCs w:val="24"/>
              </w:rPr>
              <w:t>Densusianu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” </w:t>
            </w:r>
            <w:proofErr w:type="spellStart"/>
            <w:r w:rsidRPr="00977A85">
              <w:rPr>
                <w:i/>
                <w:sz w:val="24"/>
                <w:szCs w:val="24"/>
              </w:rPr>
              <w:t>Calan</w:t>
            </w:r>
            <w:proofErr w:type="spellEnd"/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Campean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Margareta</w:t>
            </w:r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r w:rsidRPr="00977A85">
              <w:rPr>
                <w:i/>
                <w:sz w:val="24"/>
                <w:szCs w:val="24"/>
              </w:rPr>
              <w:t>Secretar</w:t>
            </w:r>
          </w:p>
        </w:tc>
        <w:tc>
          <w:tcPr>
            <w:tcW w:w="259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</w:rPr>
            </w:pPr>
          </w:p>
        </w:tc>
        <w:tc>
          <w:tcPr>
            <w:tcW w:w="275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  <w:lang w:val="it-IT"/>
              </w:rPr>
              <w:t>Colegiul TTF “Anghel Saligny” Simeria</w:t>
            </w:r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Ing.Steici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Marius</w:t>
            </w:r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</w:rPr>
              <w:t>Membru</w:t>
            </w:r>
            <w:proofErr w:type="spellEnd"/>
            <w:r w:rsidRPr="00977A85">
              <w:rPr>
                <w:i/>
              </w:rPr>
              <w:t xml:space="preserve"> evaluator  </w:t>
            </w:r>
          </w:p>
        </w:tc>
        <w:tc>
          <w:tcPr>
            <w:tcW w:w="259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Maistru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  <w:lang w:val="it-IT"/>
              </w:rPr>
              <w:t>Colegiul TTF “Anghel Saligny” Simeria</w:t>
            </w:r>
          </w:p>
        </w:tc>
      </w:tr>
      <w:tr w:rsidR="00977A85" w:rsidRPr="00977A85" w:rsidTr="000D52F5">
        <w:tc>
          <w:tcPr>
            <w:tcW w:w="900" w:type="dxa"/>
          </w:tcPr>
          <w:p w:rsidR="00977A85" w:rsidRPr="00977A85" w:rsidRDefault="00977A85" w:rsidP="00977A85">
            <w:pPr>
              <w:numPr>
                <w:ilvl w:val="0"/>
                <w:numId w:val="1"/>
              </w:numPr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30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Ing.Solomon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Doru</w:t>
            </w:r>
            <w:proofErr w:type="spellEnd"/>
          </w:p>
        </w:tc>
        <w:tc>
          <w:tcPr>
            <w:tcW w:w="1942" w:type="dxa"/>
          </w:tcPr>
          <w:p w:rsidR="00977A85" w:rsidRPr="00977A85" w:rsidRDefault="00977A85" w:rsidP="00977A85">
            <w:pPr>
              <w:jc w:val="both"/>
              <w:rPr>
                <w:i/>
                <w:sz w:val="24"/>
                <w:szCs w:val="24"/>
              </w:rPr>
            </w:pPr>
            <w:r w:rsidRPr="00977A85">
              <w:rPr>
                <w:i/>
              </w:rPr>
              <w:t>Evaluator  extern</w:t>
            </w:r>
          </w:p>
        </w:tc>
        <w:tc>
          <w:tcPr>
            <w:tcW w:w="259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</w:rPr>
            </w:pPr>
            <w:proofErr w:type="spellStart"/>
            <w:r w:rsidRPr="00977A85">
              <w:rPr>
                <w:i/>
                <w:sz w:val="24"/>
                <w:szCs w:val="24"/>
              </w:rPr>
              <w:t>Maistru</w:t>
            </w:r>
            <w:proofErr w:type="spellEnd"/>
            <w:r w:rsidRPr="00977A8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77A85">
              <w:rPr>
                <w:i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977A85" w:rsidRPr="00977A85" w:rsidRDefault="00977A85" w:rsidP="00977A85">
            <w:pPr>
              <w:rPr>
                <w:i/>
                <w:sz w:val="24"/>
                <w:szCs w:val="24"/>
                <w:lang w:val="it-IT"/>
              </w:rPr>
            </w:pPr>
            <w:r w:rsidRPr="00977A85">
              <w:rPr>
                <w:i/>
                <w:sz w:val="24"/>
                <w:szCs w:val="24"/>
              </w:rPr>
              <w:t xml:space="preserve">SC REVA SA </w:t>
            </w:r>
            <w:proofErr w:type="spellStart"/>
            <w:r w:rsidRPr="00977A85">
              <w:rPr>
                <w:i/>
                <w:sz w:val="24"/>
                <w:szCs w:val="24"/>
              </w:rPr>
              <w:t>Simeria</w:t>
            </w:r>
            <w:proofErr w:type="spellEnd"/>
          </w:p>
        </w:tc>
      </w:tr>
    </w:tbl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</w:pP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>Asistenti:</w:t>
      </w: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prof.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Mondea Simona</w:t>
      </w: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prof.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Adam Mihaela</w:t>
      </w:r>
    </w:p>
    <w:p w:rsidR="00977A85" w:rsidRPr="00977A85" w:rsidRDefault="00977A85" w:rsidP="00977A8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77A85" w:rsidRPr="00977A85" w:rsidRDefault="00977A85" w:rsidP="00977A8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DIRECTOR,</w:t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  <w:t xml:space="preserve">        </w:t>
      </w:r>
      <w:r w:rsidRPr="00977A8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SEF ARIE CURRICULARA TEHNOLOGII,</w:t>
      </w: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Ing.Pascu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Liviu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  <w:t xml:space="preserve">    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ing.Tascau</w:t>
      </w:r>
      <w:proofErr w:type="spellEnd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977A85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Mihaela</w:t>
      </w:r>
      <w:proofErr w:type="spellEnd"/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77A85" w:rsidRPr="00977A85" w:rsidRDefault="00977A85" w:rsidP="00977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977A85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7A85" w:rsidRPr="00977A85" w:rsidRDefault="00977A85" w:rsidP="0097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05D00" w:rsidRDefault="00605D00"/>
    <w:sectPr w:rsidR="00605D00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85"/>
    <w:rsid w:val="00045411"/>
    <w:rsid w:val="00054340"/>
    <w:rsid w:val="001A02BB"/>
    <w:rsid w:val="002752E8"/>
    <w:rsid w:val="002C3BF9"/>
    <w:rsid w:val="002E5BF8"/>
    <w:rsid w:val="00605D00"/>
    <w:rsid w:val="00624B71"/>
    <w:rsid w:val="0090222C"/>
    <w:rsid w:val="00977A85"/>
    <w:rsid w:val="009E1A00"/>
    <w:rsid w:val="00B51A7A"/>
    <w:rsid w:val="00CB6696"/>
    <w:rsid w:val="00D400BA"/>
    <w:rsid w:val="00F3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13CEC-EF20-41A3-B044-D94858C0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977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77A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23A7D655-9628-44C5-965E-C2DD9A21A99F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6</TotalTime>
  <Pages>2</Pages>
  <Words>213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2015-06-15T07:31:00Z</dcterms:created>
  <dcterms:modified xsi:type="dcterms:W3CDTF">2015-06-15T07:37:00Z</dcterms:modified>
</cp:coreProperties>
</file>